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DAE" w:rsidRDefault="00FB3DAE" w:rsidP="00FB3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WARCOPP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B3DAE" w:rsidRDefault="00FB3DAE" w:rsidP="00FB3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Sandford</w:t>
      </w:r>
      <w:proofErr w:type="spellEnd"/>
      <w:r>
        <w:rPr>
          <w:rFonts w:ascii="Times New Roman" w:hAnsi="Times New Roman" w:cs="Times New Roman"/>
          <w:sz w:val="24"/>
          <w:szCs w:val="24"/>
        </w:rPr>
        <w:t>, Westmoreland.</w:t>
      </w:r>
    </w:p>
    <w:p w:rsidR="00FB3DAE" w:rsidRDefault="00FB3DAE" w:rsidP="00FB3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3DAE" w:rsidRDefault="00FB3DAE" w:rsidP="00FB3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3DAE" w:rsidRDefault="00FB3DAE" w:rsidP="00FB3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</w:t>
      </w:r>
      <w:r>
        <w:rPr>
          <w:rFonts w:ascii="Times New Roman" w:hAnsi="Times New Roman" w:cs="Times New Roman"/>
          <w:sz w:val="24"/>
          <w:szCs w:val="24"/>
        </w:rPr>
        <w:t>ion post mortem held in Appleby</w:t>
      </w:r>
    </w:p>
    <w:p w:rsidR="00FB3DAE" w:rsidRDefault="00FB3DAE" w:rsidP="00FB3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into lands of the late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B3DAE" w:rsidRDefault="00FB3DAE" w:rsidP="00FB3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80FD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21-108)</w:t>
      </w:r>
    </w:p>
    <w:p w:rsidR="00FB3DAE" w:rsidRDefault="00FB3DAE" w:rsidP="00FB3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3DAE" w:rsidRDefault="00FB3DAE" w:rsidP="00FB3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B3DAE" w:rsidRDefault="00FB3DAE" w:rsidP="00FB3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November 2015</w:t>
      </w:r>
    </w:p>
    <w:sectPr w:rsidR="00DD5B8A" w:rsidRPr="00FB3D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DAE" w:rsidRDefault="00FB3DAE" w:rsidP="00564E3C">
      <w:pPr>
        <w:spacing w:after="0" w:line="240" w:lineRule="auto"/>
      </w:pPr>
      <w:r>
        <w:separator/>
      </w:r>
    </w:p>
  </w:endnote>
  <w:endnote w:type="continuationSeparator" w:id="0">
    <w:p w:rsidR="00FB3DAE" w:rsidRDefault="00FB3DA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B3DAE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DAE" w:rsidRDefault="00FB3DAE" w:rsidP="00564E3C">
      <w:pPr>
        <w:spacing w:after="0" w:line="240" w:lineRule="auto"/>
      </w:pPr>
      <w:r>
        <w:separator/>
      </w:r>
    </w:p>
  </w:footnote>
  <w:footnote w:type="continuationSeparator" w:id="0">
    <w:p w:rsidR="00FB3DAE" w:rsidRDefault="00FB3DA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DAE"/>
    <w:rsid w:val="00372DC6"/>
    <w:rsid w:val="00564E3C"/>
    <w:rsid w:val="0064591D"/>
    <w:rsid w:val="00DD5B8A"/>
    <w:rsid w:val="00EB41B8"/>
    <w:rsid w:val="00F14DE1"/>
    <w:rsid w:val="00FB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363F3"/>
  <w15:chartTrackingRefBased/>
  <w15:docId w15:val="{E9D636C0-C64C-428B-B328-B17E04EF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B3D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2015-11-24T21:26:00Z</dcterms:created>
  <dcterms:modified xsi:type="dcterms:W3CDTF">2015-11-24T21:27:00Z</dcterms:modified>
</cp:coreProperties>
</file>